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0F96A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OKEHAM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068D39D1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2EFC663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</w:p>
    <w:p w14:paraId="739ABE65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</w:p>
    <w:p w14:paraId="12872167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51937DE" w14:textId="77777777" w:rsidR="00310FC9" w:rsidRDefault="00310FC9" w:rsidP="00310FC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13813C7B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5FFA05AF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</w:p>
    <w:p w14:paraId="15B903F6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</w:p>
    <w:p w14:paraId="75D9B1BB" w14:textId="77777777" w:rsidR="00310FC9" w:rsidRDefault="00310FC9" w:rsidP="00310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00547F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513A" w14:textId="77777777" w:rsidR="00310FC9" w:rsidRDefault="00310FC9" w:rsidP="009139A6">
      <w:r>
        <w:separator/>
      </w:r>
    </w:p>
  </w:endnote>
  <w:endnote w:type="continuationSeparator" w:id="0">
    <w:p w14:paraId="3755FD10" w14:textId="77777777" w:rsidR="00310FC9" w:rsidRDefault="00310F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99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81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1F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90322" w14:textId="77777777" w:rsidR="00310FC9" w:rsidRDefault="00310FC9" w:rsidP="009139A6">
      <w:r>
        <w:separator/>
      </w:r>
    </w:p>
  </w:footnote>
  <w:footnote w:type="continuationSeparator" w:id="0">
    <w:p w14:paraId="2B2199E3" w14:textId="77777777" w:rsidR="00310FC9" w:rsidRDefault="00310F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1B4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381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271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C9"/>
    <w:rsid w:val="000666E0"/>
    <w:rsid w:val="002510B7"/>
    <w:rsid w:val="00310FC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EE9C3"/>
  <w15:chartTrackingRefBased/>
  <w15:docId w15:val="{A6752F4D-BF96-4F2C-9202-98D3DEFB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FC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2022-03-25T20:36:00Z</dcterms:created>
  <dcterms:modified xsi:type="dcterms:W3CDTF">2022-03-25T20:38:00Z</dcterms:modified>
</cp:coreProperties>
</file>